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E40" w:rsidRDefault="00A36E40"/>
    <w:tbl>
      <w:tblPr>
        <w:tblW w:w="10790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600"/>
        <w:gridCol w:w="450"/>
        <w:gridCol w:w="6740"/>
      </w:tblGrid>
      <w:tr w:rsidR="00A36E40" w:rsidTr="00060152">
        <w:trPr>
          <w:trHeight w:val="4032"/>
        </w:trPr>
        <w:tc>
          <w:tcPr>
            <w:tcW w:w="3600" w:type="dxa"/>
            <w:vAlign w:val="bottom"/>
          </w:tcPr>
          <w:p w:rsidR="00A36E40" w:rsidRPr="00337472" w:rsidRDefault="00A36E40" w:rsidP="00337472">
            <w:pPr>
              <w:tabs>
                <w:tab w:val="left" w:pos="3551"/>
                <w:tab w:val="center" w:pos="4153"/>
              </w:tabs>
              <w:rPr>
                <w:rFonts w:hint="cs"/>
                <w:color w:val="000000"/>
                <w:sz w:val="52"/>
                <w:szCs w:val="27"/>
                <w:rtl/>
                <w:lang w:bidi="ar-AE"/>
              </w:rPr>
            </w:pPr>
            <w:proofErr w:type="spellStart"/>
            <w:r w:rsidRPr="00337472">
              <w:rPr>
                <w:color w:val="000000"/>
                <w:sz w:val="52"/>
                <w:szCs w:val="27"/>
              </w:rPr>
              <w:t>Rasha</w:t>
            </w:r>
            <w:proofErr w:type="spellEnd"/>
            <w:r w:rsidRPr="00337472">
              <w:rPr>
                <w:color w:val="000000"/>
                <w:sz w:val="52"/>
                <w:szCs w:val="27"/>
              </w:rPr>
              <w:t xml:space="preserve"> </w:t>
            </w:r>
            <w:proofErr w:type="spellStart"/>
            <w:r w:rsidRPr="00337472">
              <w:rPr>
                <w:color w:val="000000"/>
                <w:sz w:val="52"/>
                <w:szCs w:val="27"/>
              </w:rPr>
              <w:t>Hajjaj</w:t>
            </w:r>
            <w:proofErr w:type="spellEnd"/>
          </w:p>
          <w:p w:rsidR="00A36E40" w:rsidRPr="00846D4F" w:rsidRDefault="00A36E40" w:rsidP="00846D4F">
            <w:pPr>
              <w:pStyle w:val="Title"/>
              <w:rPr>
                <w:lang w:bidi="ar-AE"/>
              </w:rPr>
            </w:pPr>
          </w:p>
          <w:p w:rsidR="00A36E40" w:rsidRDefault="00A36E40" w:rsidP="000629D5">
            <w:pPr>
              <w:pStyle w:val="Subtitle"/>
              <w:rPr>
                <w:color w:val="auto"/>
                <w:spacing w:val="1"/>
                <w:w w:val="97"/>
                <w:sz w:val="18"/>
                <w:szCs w:val="22"/>
              </w:rPr>
            </w:pPr>
            <w:r>
              <w:rPr>
                <w:spacing w:val="0"/>
                <w:w w:val="100"/>
              </w:rPr>
              <w:t>Math and science teacher</w:t>
            </w:r>
          </w:p>
          <w:p w:rsidR="00A36E40" w:rsidRDefault="00A36E40" w:rsidP="000629D5"/>
          <w:sdt>
            <w:sdtPr>
              <w:id w:val="-1954003311"/>
              <w:placeholder>
                <w:docPart w:val="55AF2E7511DB4D858DB4515D8413BC0D"/>
              </w:placeholder>
              <w:temporary/>
              <w:showingPlcHdr/>
              <w15:appearance w15:val="hidden"/>
            </w:sdtPr>
            <w:sdtContent>
              <w:p w:rsidR="00A36E40" w:rsidRPr="00846D4F" w:rsidRDefault="00A36E40" w:rsidP="00846D4F">
                <w:pPr>
                  <w:pStyle w:val="Heading2"/>
                </w:pPr>
                <w:r w:rsidRPr="00846D4F">
                  <w:rPr>
                    <w:rStyle w:val="Heading2Char"/>
                    <w:b/>
                    <w:bCs/>
                    <w:caps/>
                  </w:rPr>
                  <w:t>CONTACT</w:t>
                </w:r>
              </w:p>
            </w:sdtContent>
          </w:sdt>
          <w:p w:rsidR="00A36E40" w:rsidRDefault="00A36E40" w:rsidP="00337472">
            <w:pPr>
              <w:tabs>
                <w:tab w:val="left" w:pos="3551"/>
                <w:tab w:val="center" w:pos="4153"/>
              </w:tabs>
              <w:jc w:val="center"/>
              <w:rPr>
                <w:color w:val="000000"/>
                <w:sz w:val="27"/>
                <w:szCs w:val="27"/>
              </w:rPr>
            </w:pPr>
            <w:sdt>
              <w:sdtPr>
                <w:id w:val="1111563247"/>
                <w:placeholder>
                  <w:docPart w:val="9633857683BB4A19BAF7CE1A03BBEA48"/>
                </w:placeholder>
                <w:temporary/>
                <w:showingPlcHdr/>
                <w15:appearance w15:val="hidden"/>
              </w:sdtPr>
              <w:sdtContent>
                <w:r w:rsidRPr="004D3011">
                  <w:t>PHONE:</w:t>
                </w:r>
              </w:sdtContent>
            </w:sdt>
            <w:r>
              <w:t xml:space="preserve"> </w:t>
            </w:r>
            <w:r>
              <w:rPr>
                <w:color w:val="000000"/>
                <w:sz w:val="27"/>
                <w:szCs w:val="27"/>
              </w:rPr>
              <w:t>Tel: 050 3220855</w:t>
            </w:r>
          </w:p>
          <w:p w:rsidR="00A36E40" w:rsidRDefault="00A36E40" w:rsidP="00337472">
            <w:pPr>
              <w:tabs>
                <w:tab w:val="left" w:pos="3551"/>
                <w:tab w:val="center" w:pos="4153"/>
              </w:tabs>
              <w:jc w:val="center"/>
              <w:rPr>
                <w:lang w:bidi="ar-AE"/>
              </w:rPr>
            </w:pPr>
            <w:r>
              <w:rPr>
                <w:color w:val="000000"/>
                <w:sz w:val="27"/>
                <w:szCs w:val="27"/>
              </w:rPr>
              <w:t>E-mail: rasha-hajjaj@hotmail.com</w:t>
            </w:r>
          </w:p>
          <w:p w:rsidR="00A36E40" w:rsidRDefault="00A36E40" w:rsidP="00337472">
            <w:pPr>
              <w:pStyle w:val="ContactDetails"/>
              <w:rPr>
                <w:rStyle w:val="Hyperlink"/>
              </w:rPr>
            </w:pPr>
          </w:p>
          <w:p w:rsidR="00A36E40" w:rsidRDefault="00A36E40" w:rsidP="001B2ABD">
            <w:pPr>
              <w:tabs>
                <w:tab w:val="left" w:pos="990"/>
              </w:tabs>
              <w:jc w:val="center"/>
            </w:pPr>
          </w:p>
        </w:tc>
        <w:tc>
          <w:tcPr>
            <w:tcW w:w="450" w:type="dxa"/>
          </w:tcPr>
          <w:p w:rsidR="00A36E40" w:rsidRDefault="00A36E40" w:rsidP="000C45FF">
            <w:pPr>
              <w:tabs>
                <w:tab w:val="left" w:pos="990"/>
              </w:tabs>
            </w:pPr>
          </w:p>
        </w:tc>
        <w:tc>
          <w:tcPr>
            <w:tcW w:w="6740" w:type="dxa"/>
            <w:vMerge w:val="restart"/>
            <w:vAlign w:val="center"/>
          </w:tcPr>
          <w:p w:rsidR="00A36E40" w:rsidRPr="00337472" w:rsidRDefault="00A36E40" w:rsidP="00A36E40">
            <w:pPr>
              <w:tabs>
                <w:tab w:val="left" w:pos="3551"/>
                <w:tab w:val="center" w:pos="4153"/>
              </w:tabs>
              <w:rPr>
                <w:color w:val="000000"/>
                <w:sz w:val="27"/>
                <w:szCs w:val="27"/>
                <w:lang w:bidi="ar-AE"/>
              </w:rPr>
            </w:pPr>
            <w:bookmarkStart w:id="0" w:name="_GoBack"/>
            <w:bookmarkEnd w:id="0"/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733C2BBA" wp14:editId="66666DB0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594360</wp:posOffset>
                      </wp:positionV>
                      <wp:extent cx="3952875" cy="1404620"/>
                      <wp:effectExtent l="0" t="0" r="28575" b="2667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528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36E40" w:rsidRPr="00337472" w:rsidRDefault="00A36E40" w:rsidP="00337472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33747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O</w:t>
                                  </w:r>
                                  <w:r w:rsidRPr="0033747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  <w:u w:val="single"/>
                                    </w:rPr>
                                    <w:t>BJECTIVE</w:t>
                                  </w:r>
                                  <w:r w:rsidRPr="0033747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  <w:u w:val="single"/>
                                    </w:rPr>
                                    <w:t>:</w:t>
                                  </w:r>
                                </w:p>
                                <w:p w:rsidR="00A36E40" w:rsidRDefault="00A36E40" w:rsidP="00337472">
                                  <w:pPr>
                                    <w:spacing w:after="0"/>
                                    <w:rPr>
                                      <w:rFonts w:cs="Calibri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A36E40" w:rsidRPr="009C0A83" w:rsidRDefault="00A36E40" w:rsidP="00337472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9C0A83">
                                    <w:rPr>
                                      <w:rFonts w:cs="Calibri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I am looking for a position in a reputed organization, which appreciates professional approach and hard work, where I can utilize my knowledge, various skills &amp; experience in contribution towards fulfilling the company’s growth objectives, develop my career and excel in the related field.</w:t>
                                  </w:r>
                                </w:p>
                                <w:p w:rsidR="00A36E40" w:rsidRDefault="00A36E40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3C2B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2.05pt;margin-top:46.8pt;width:311.25pt;height:110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" strokecolor="white [3212]">
                      <v:textbox style="mso-fit-shape-to-text:t">
                        <w:txbxContent>
                          <w:p w:rsidR="00A36E40" w:rsidRPr="00337472" w:rsidRDefault="00A36E40" w:rsidP="0033747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mallCap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3747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O</w:t>
                            </w:r>
                            <w:r w:rsidRPr="00337472">
                              <w:rPr>
                                <w:rFonts w:ascii="Times New Roman" w:hAnsi="Times New Roman" w:cs="Times New Roman"/>
                                <w:b/>
                                <w:bCs/>
                                <w:smallCaps/>
                                <w:sz w:val="20"/>
                                <w:szCs w:val="20"/>
                                <w:u w:val="single"/>
                              </w:rPr>
                              <w:t>BJECTIVE</w:t>
                            </w:r>
                            <w:r w:rsidRPr="00337472">
                              <w:rPr>
                                <w:rFonts w:ascii="Times New Roman" w:hAnsi="Times New Roman" w:cs="Times New Roman"/>
                                <w:b/>
                                <w:bCs/>
                                <w:smallCaps/>
                                <w:sz w:val="20"/>
                                <w:szCs w:val="20"/>
                                <w:u w:val="single"/>
                              </w:rPr>
                              <w:t>:</w:t>
                            </w:r>
                          </w:p>
                          <w:p w:rsidR="00A36E40" w:rsidRDefault="00A36E40" w:rsidP="00337472">
                            <w:pPr>
                              <w:spacing w:after="0"/>
                              <w:rPr>
                                <w:rFonts w:cs="Calibri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:rsidR="00A36E40" w:rsidRPr="009C0A83" w:rsidRDefault="00A36E40" w:rsidP="0033747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C0A83">
                              <w:rPr>
                                <w:rFonts w:cs="Calibri"/>
                                <w:i/>
                                <w:iCs/>
                                <w:sz w:val="24"/>
                                <w:szCs w:val="24"/>
                              </w:rPr>
                              <w:t>I am looking for a position in a reputed organization, which appreciates professional approach and hard work, where I can utilize my knowledge, various skills &amp; experience in contribution towards fulfilling the company’s growth objectives, develop my career and excel in the related field.</w:t>
                            </w:r>
                          </w:p>
                          <w:p w:rsidR="00A36E40" w:rsidRDefault="00A36E40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A36E40" w:rsidRDefault="00A36E40" w:rsidP="00337472">
            <w:pPr>
              <w:pStyle w:val="Address"/>
            </w:pPr>
          </w:p>
          <w:p w:rsidR="00A36E40" w:rsidRPr="00BF09B3" w:rsidRDefault="00A36E40" w:rsidP="00337472"/>
          <w:p w:rsidR="00A36E40" w:rsidRPr="00EA7F03" w:rsidRDefault="00A36E40" w:rsidP="00337472">
            <w:pPr>
              <w:pStyle w:val="NormalWeb"/>
              <w:rPr>
                <w:b/>
                <w:bCs/>
                <w:color w:val="000000"/>
                <w:u w:val="single"/>
              </w:rPr>
            </w:pPr>
            <w:r w:rsidRPr="00EA7F03">
              <w:rPr>
                <w:b/>
                <w:bCs/>
                <w:color w:val="000000"/>
                <w:u w:val="single"/>
              </w:rPr>
              <w:t>Work Experience:</w:t>
            </w:r>
          </w:p>
          <w:p w:rsidR="00A36E40" w:rsidRDefault="00A36E40" w:rsidP="00337472">
            <w:pPr>
              <w:pStyle w:val="NormalWeb"/>
              <w:numPr>
                <w:ilvl w:val="0"/>
                <w:numId w:val="2"/>
              </w:numPr>
              <w:rPr>
                <w:color w:val="000000"/>
              </w:rPr>
            </w:pPr>
            <w:r w:rsidRPr="00337472">
              <w:rPr>
                <w:b/>
                <w:color w:val="000000"/>
              </w:rPr>
              <w:t xml:space="preserve">Mariam </w:t>
            </w:r>
            <w:proofErr w:type="spellStart"/>
            <w:r w:rsidRPr="00337472">
              <w:rPr>
                <w:b/>
                <w:color w:val="000000"/>
              </w:rPr>
              <w:t>bint</w:t>
            </w:r>
            <w:proofErr w:type="spellEnd"/>
            <w:r w:rsidRPr="00337472">
              <w:rPr>
                <w:b/>
                <w:color w:val="000000"/>
              </w:rPr>
              <w:t xml:space="preserve"> </w:t>
            </w:r>
            <w:proofErr w:type="spellStart"/>
            <w:r w:rsidRPr="00337472">
              <w:rPr>
                <w:b/>
                <w:color w:val="000000"/>
              </w:rPr>
              <w:t>omran</w:t>
            </w:r>
            <w:proofErr w:type="spellEnd"/>
            <w:r w:rsidRPr="00337472">
              <w:rPr>
                <w:b/>
                <w:color w:val="000000"/>
              </w:rPr>
              <w:t xml:space="preserve"> school</w:t>
            </w:r>
            <w:r>
              <w:rPr>
                <w:b/>
                <w:color w:val="000000"/>
              </w:rPr>
              <w:t>:</w:t>
            </w:r>
            <w:r w:rsidRPr="0033747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</w:t>
            </w:r>
            <w:r>
              <w:rPr>
                <w:color w:val="000000"/>
              </w:rPr>
              <w:t>cycle 2 ) M</w:t>
            </w:r>
            <w:r>
              <w:rPr>
                <w:color w:val="000000"/>
              </w:rPr>
              <w:t>ath teacher from 3/2/2019 to 26/6/2019</w:t>
            </w:r>
          </w:p>
          <w:p w:rsidR="00A36E40" w:rsidRDefault="00A36E40" w:rsidP="00337472">
            <w:pPr>
              <w:pStyle w:val="NormalWeb"/>
              <w:numPr>
                <w:ilvl w:val="1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Job tasks:</w:t>
            </w:r>
          </w:p>
          <w:p w:rsidR="00A36E40" w:rsidRDefault="00A36E40" w:rsidP="003374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Teaching Math </w:t>
            </w:r>
          </w:p>
          <w:p w:rsidR="00A36E40" w:rsidRDefault="00A36E40" w:rsidP="003374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lastRenderedPageBreak/>
              <w:t>Deliver lessons</w:t>
            </w:r>
          </w:p>
          <w:p w:rsidR="00A36E40" w:rsidRDefault="00A36E40" w:rsidP="003374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Prepare lesson plan</w:t>
            </w:r>
          </w:p>
          <w:p w:rsidR="00A36E40" w:rsidRDefault="00A36E40" w:rsidP="003374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Merge technology with teaching skills</w:t>
            </w:r>
          </w:p>
          <w:p w:rsidR="00A36E40" w:rsidRDefault="00A36E40" w:rsidP="003374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Use technology to assess students</w:t>
            </w:r>
          </w:p>
          <w:p w:rsidR="00A36E40" w:rsidRDefault="00A36E40" w:rsidP="003374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Doing reports and work sheets</w:t>
            </w:r>
          </w:p>
          <w:p w:rsidR="00A36E40" w:rsidRDefault="00A36E40" w:rsidP="003374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Work in Group and support other teachers.</w:t>
            </w:r>
          </w:p>
          <w:p w:rsidR="00A36E40" w:rsidRPr="00337472" w:rsidRDefault="00A36E40" w:rsidP="00337472">
            <w:pPr>
              <w:pStyle w:val="NormalWeb"/>
              <w:ind w:left="780"/>
              <w:rPr>
                <w:color w:val="000000"/>
              </w:rPr>
            </w:pPr>
          </w:p>
          <w:p w:rsidR="00A36E40" w:rsidRDefault="00A36E40" w:rsidP="00337472">
            <w:pPr>
              <w:pStyle w:val="NormalWeb"/>
              <w:numPr>
                <w:ilvl w:val="0"/>
                <w:numId w:val="2"/>
              </w:numPr>
              <w:rPr>
                <w:color w:val="000000"/>
              </w:rPr>
            </w:pPr>
            <w:proofErr w:type="spellStart"/>
            <w:r w:rsidRPr="00337472">
              <w:rPr>
                <w:b/>
                <w:color w:val="000000"/>
              </w:rPr>
              <w:t>Biet</w:t>
            </w:r>
            <w:proofErr w:type="spellEnd"/>
            <w:r w:rsidRPr="00337472">
              <w:rPr>
                <w:b/>
                <w:color w:val="000000"/>
              </w:rPr>
              <w:t xml:space="preserve"> Al </w:t>
            </w:r>
            <w:proofErr w:type="spellStart"/>
            <w:r w:rsidRPr="00337472">
              <w:rPr>
                <w:b/>
                <w:color w:val="000000"/>
              </w:rPr>
              <w:t>Maqdes</w:t>
            </w:r>
            <w:proofErr w:type="spellEnd"/>
            <w:r w:rsidRPr="00337472">
              <w:rPr>
                <w:b/>
                <w:color w:val="000000"/>
              </w:rPr>
              <w:t xml:space="preserve"> Private School</w:t>
            </w:r>
            <w:r>
              <w:rPr>
                <w:b/>
                <w:color w:val="000000"/>
              </w:rPr>
              <w:t>:</w:t>
            </w:r>
            <w:r w:rsidRPr="0033747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ssistant teacher from 4-9-2016 to 14-12-2017. </w:t>
            </w:r>
          </w:p>
          <w:p w:rsidR="00A36E40" w:rsidRDefault="00A36E40" w:rsidP="00657372">
            <w:pPr>
              <w:pStyle w:val="NormalWeb"/>
              <w:ind w:left="780"/>
              <w:rPr>
                <w:color w:val="000000"/>
              </w:rPr>
            </w:pPr>
          </w:p>
          <w:p w:rsidR="00A36E40" w:rsidRPr="00657372" w:rsidRDefault="00A36E40" w:rsidP="00657372">
            <w:pPr>
              <w:pStyle w:val="NormalWeb"/>
              <w:numPr>
                <w:ilvl w:val="1"/>
                <w:numId w:val="2"/>
              </w:numPr>
              <w:rPr>
                <w:color w:val="000000"/>
              </w:rPr>
            </w:pPr>
            <w:r w:rsidRPr="00657372">
              <w:rPr>
                <w:color w:val="000000"/>
              </w:rPr>
              <w:t>Job task</w:t>
            </w:r>
            <w:r>
              <w:rPr>
                <w:color w:val="000000"/>
              </w:rPr>
              <w:t>:</w:t>
            </w:r>
          </w:p>
          <w:p w:rsidR="00A36E40" w:rsidRDefault="00A36E40" w:rsidP="006573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Assist teachers </w:t>
            </w:r>
          </w:p>
          <w:p w:rsidR="00A36E40" w:rsidRDefault="00A36E40" w:rsidP="006573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Deliver lessons</w:t>
            </w:r>
          </w:p>
          <w:p w:rsidR="00A36E40" w:rsidRDefault="00A36E40" w:rsidP="006573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Prepare lesson plan</w:t>
            </w:r>
            <w:r>
              <w:rPr>
                <w:color w:val="000000"/>
              </w:rPr>
              <w:t xml:space="preserve"> and workshop area</w:t>
            </w:r>
          </w:p>
          <w:p w:rsidR="00A36E40" w:rsidRDefault="00A36E40" w:rsidP="006573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Doing reports and work sheets</w:t>
            </w:r>
          </w:p>
          <w:p w:rsidR="00A36E40" w:rsidRDefault="00A36E40" w:rsidP="006573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Work in Group and support other teachers.</w:t>
            </w:r>
          </w:p>
          <w:p w:rsidR="00A36E40" w:rsidRDefault="00A36E40" w:rsidP="00657372">
            <w:pPr>
              <w:pStyle w:val="NormalWeb"/>
              <w:ind w:left="780"/>
              <w:rPr>
                <w:color w:val="000000"/>
              </w:rPr>
            </w:pPr>
          </w:p>
          <w:p w:rsidR="00A36E40" w:rsidRDefault="00A36E40" w:rsidP="00337472">
            <w:pPr>
              <w:pStyle w:val="NormalWeb"/>
              <w:rPr>
                <w:color w:val="000000"/>
              </w:rPr>
            </w:pPr>
          </w:p>
          <w:p w:rsidR="00A36E40" w:rsidRPr="00164FF0" w:rsidRDefault="00A36E40" w:rsidP="00337472">
            <w:pPr>
              <w:pStyle w:val="NormalWeb"/>
              <w:numPr>
                <w:ilvl w:val="0"/>
                <w:numId w:val="2"/>
              </w:numPr>
              <w:rPr>
                <w:color w:val="000000"/>
              </w:rPr>
            </w:pPr>
            <w:r w:rsidRPr="00337472">
              <w:rPr>
                <w:b/>
                <w:color w:val="000000"/>
              </w:rPr>
              <w:t>Work in Al-</w:t>
            </w:r>
            <w:proofErr w:type="spellStart"/>
            <w:r w:rsidRPr="00337472">
              <w:rPr>
                <w:b/>
                <w:color w:val="000000"/>
              </w:rPr>
              <w:t>Sorouh</w:t>
            </w:r>
            <w:proofErr w:type="spellEnd"/>
            <w:r w:rsidRPr="00337472">
              <w:rPr>
                <w:b/>
                <w:color w:val="000000"/>
              </w:rPr>
              <w:t xml:space="preserve"> American </w:t>
            </w:r>
            <w:proofErr w:type="gramStart"/>
            <w:r w:rsidRPr="00337472">
              <w:rPr>
                <w:b/>
                <w:color w:val="000000"/>
              </w:rPr>
              <w:t>School</w:t>
            </w:r>
            <w:r w:rsidRPr="00164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164FF0">
              <w:rPr>
                <w:color w:val="000000"/>
              </w:rPr>
              <w:t>27</w:t>
            </w:r>
            <w:proofErr w:type="gramEnd"/>
            <w:r w:rsidRPr="00164FF0">
              <w:rPr>
                <w:color w:val="000000"/>
              </w:rPr>
              <w:t>/4/2014 to 26/6/2014.</w:t>
            </w:r>
          </w:p>
          <w:p w:rsidR="00A36E40" w:rsidRPr="00164FF0" w:rsidRDefault="00A36E40" w:rsidP="006573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 w:rsidRPr="00164FF0">
              <w:rPr>
                <w:color w:val="000000"/>
              </w:rPr>
              <w:t>Teaching area: Math</w:t>
            </w:r>
          </w:p>
          <w:p w:rsidR="00A36E40" w:rsidRDefault="00A36E40" w:rsidP="006573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 w:rsidRPr="009431DA">
              <w:rPr>
                <w:color w:val="000000"/>
              </w:rPr>
              <w:t>Grade: 1&amp;2</w:t>
            </w:r>
          </w:p>
          <w:p w:rsidR="00A36E40" w:rsidRDefault="00A36E40" w:rsidP="00657372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 w:rsidRPr="009431DA">
              <w:rPr>
                <w:color w:val="000000"/>
              </w:rPr>
              <w:t xml:space="preserve">Work achieved: 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 w:rsidRPr="009431DA">
              <w:rPr>
                <w:color w:val="000000"/>
              </w:rPr>
              <w:t>deliver lessons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write lesson plans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assesse students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 w:rsidRPr="009431DA">
              <w:rPr>
                <w:color w:val="000000"/>
              </w:rPr>
              <w:t xml:space="preserve"> write work sheets</w:t>
            </w:r>
          </w:p>
          <w:p w:rsidR="00A36E40" w:rsidRPr="00EA7F03" w:rsidRDefault="00A36E40" w:rsidP="00337472">
            <w:pPr>
              <w:pStyle w:val="NormalWeb"/>
              <w:numPr>
                <w:ilvl w:val="0"/>
                <w:numId w:val="2"/>
              </w:numPr>
              <w:rPr>
                <w:color w:val="000000"/>
              </w:rPr>
            </w:pPr>
            <w:r w:rsidRPr="00657372">
              <w:rPr>
                <w:b/>
                <w:color w:val="000000"/>
              </w:rPr>
              <w:t>Work in Emirates private school</w:t>
            </w:r>
            <w:r w:rsidRPr="00EA7F03">
              <w:rPr>
                <w:color w:val="000000"/>
              </w:rPr>
              <w:t xml:space="preserve"> from 14/9/2011 to 15/1/2012.</w:t>
            </w:r>
          </w:p>
          <w:p w:rsidR="00A36E40" w:rsidRPr="00164FF0" w:rsidRDefault="00A36E40" w:rsidP="00433DEB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 w:rsidRPr="00164FF0">
              <w:rPr>
                <w:color w:val="000000"/>
              </w:rPr>
              <w:t>Teaching area: Math.</w:t>
            </w:r>
          </w:p>
          <w:p w:rsidR="00A36E40" w:rsidRPr="00164FF0" w:rsidRDefault="00A36E40" w:rsidP="00433DEB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 w:rsidRPr="00164FF0">
              <w:rPr>
                <w:color w:val="000000"/>
              </w:rPr>
              <w:t>Grade: 4</w:t>
            </w:r>
          </w:p>
          <w:p w:rsidR="00A36E40" w:rsidRDefault="00A36E40" w:rsidP="00433DEB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 w:rsidRPr="00164FF0">
              <w:rPr>
                <w:color w:val="000000"/>
              </w:rPr>
              <w:t>Work achieved: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Deliver lessons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Write lesson plans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Assesse students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Write work sheets</w:t>
            </w:r>
          </w:p>
          <w:p w:rsidR="00A36E40" w:rsidRPr="003A2553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Meet and contact with parents  </w:t>
            </w:r>
          </w:p>
          <w:p w:rsidR="00A36E40" w:rsidRPr="00EA7F03" w:rsidRDefault="00A36E40" w:rsidP="00337472">
            <w:pPr>
              <w:pStyle w:val="NormalWeb"/>
              <w:numPr>
                <w:ilvl w:val="0"/>
                <w:numId w:val="2"/>
              </w:numPr>
              <w:rPr>
                <w:color w:val="000000"/>
              </w:rPr>
            </w:pPr>
            <w:r w:rsidRPr="00433DEB">
              <w:rPr>
                <w:b/>
                <w:color w:val="000000"/>
              </w:rPr>
              <w:t xml:space="preserve">Training in </w:t>
            </w:r>
            <w:proofErr w:type="spellStart"/>
            <w:r w:rsidRPr="00433DEB">
              <w:rPr>
                <w:b/>
                <w:color w:val="000000"/>
              </w:rPr>
              <w:t>Alfatah</w:t>
            </w:r>
            <w:proofErr w:type="spellEnd"/>
            <w:r w:rsidRPr="00433DEB">
              <w:rPr>
                <w:b/>
                <w:color w:val="000000"/>
              </w:rPr>
              <w:t xml:space="preserve"> primary school</w:t>
            </w:r>
            <w:r w:rsidRPr="00EA7F03">
              <w:rPr>
                <w:color w:val="000000"/>
              </w:rPr>
              <w:t xml:space="preserve"> </w:t>
            </w:r>
          </w:p>
          <w:p w:rsidR="00A36E40" w:rsidRPr="00EA7F03" w:rsidRDefault="00A36E40" w:rsidP="00433DEB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 w:rsidRPr="00EA7F03">
              <w:rPr>
                <w:color w:val="000000"/>
              </w:rPr>
              <w:lastRenderedPageBreak/>
              <w:t>Training period: from 19/9/2010 to 20/1/2011.</w:t>
            </w:r>
          </w:p>
          <w:p w:rsidR="00A36E40" w:rsidRPr="00EA7F03" w:rsidRDefault="00A36E40" w:rsidP="00433DEB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 w:rsidRPr="00EA7F03">
              <w:rPr>
                <w:color w:val="000000"/>
              </w:rPr>
              <w:t>Teaching area: Math – Science- English.</w:t>
            </w:r>
          </w:p>
          <w:p w:rsidR="00A36E40" w:rsidRPr="00EA7F03" w:rsidRDefault="00A36E40" w:rsidP="00433DEB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 w:rsidRPr="00EA7F03">
              <w:rPr>
                <w:color w:val="000000"/>
              </w:rPr>
              <w:t>Grade: 2</w:t>
            </w:r>
          </w:p>
          <w:p w:rsidR="00A36E40" w:rsidRDefault="00A36E40" w:rsidP="00433DEB">
            <w:pPr>
              <w:pStyle w:val="NormalWeb"/>
              <w:numPr>
                <w:ilvl w:val="2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Work achieved: 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Deliver lessons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Write lesson plans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Mange learning centers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Help and support students</w:t>
            </w:r>
          </w:p>
          <w:p w:rsidR="00A36E40" w:rsidRDefault="00A36E40" w:rsidP="00433DEB">
            <w:pPr>
              <w:pStyle w:val="NormalWeb"/>
              <w:numPr>
                <w:ilvl w:val="3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O</w:t>
            </w:r>
            <w:r w:rsidRPr="00EA7F03">
              <w:rPr>
                <w:color w:val="000000"/>
              </w:rPr>
              <w:t>rganize school celebration.</w:t>
            </w:r>
          </w:p>
          <w:p w:rsidR="00A36E40" w:rsidRDefault="00A36E40" w:rsidP="00337472">
            <w:pPr>
              <w:tabs>
                <w:tab w:val="left" w:pos="3551"/>
                <w:tab w:val="center" w:pos="4153"/>
              </w:tabs>
              <w:rPr>
                <w:rFonts w:hint="cs"/>
                <w:lang w:bidi="ar-AE"/>
              </w:rPr>
            </w:pPr>
          </w:p>
          <w:p w:rsidR="00A36E40" w:rsidRDefault="00A36E40" w:rsidP="00337472">
            <w:pPr>
              <w:tabs>
                <w:tab w:val="left" w:pos="3551"/>
                <w:tab w:val="center" w:pos="4153"/>
              </w:tabs>
              <w:rPr>
                <w:lang w:bidi="ar-AE"/>
              </w:rPr>
            </w:pPr>
          </w:p>
          <w:p w:rsidR="00A36E40" w:rsidRPr="008B03AF" w:rsidRDefault="00A36E40" w:rsidP="00337472">
            <w:pPr>
              <w:tabs>
                <w:tab w:val="left" w:pos="3551"/>
                <w:tab w:val="center" w:pos="4153"/>
              </w:tabs>
              <w:rPr>
                <w:lang w:bidi="ar-AE"/>
              </w:rPr>
            </w:pPr>
            <w:r>
              <w:rPr>
                <w:lang w:bidi="ar-AE"/>
              </w:rPr>
              <w:t xml:space="preserve">  </w:t>
            </w:r>
            <w:r>
              <w:rPr>
                <w:lang w:bidi="ar-AE"/>
              </w:rPr>
              <w:t xml:space="preserve">         </w:t>
            </w:r>
            <w:r w:rsidRPr="00181AA4">
              <w:rPr>
                <w:b/>
                <w:bCs/>
                <w:color w:val="000000"/>
                <w:u w:val="single"/>
              </w:rPr>
              <w:t>Qualification:</w:t>
            </w:r>
          </w:p>
          <w:p w:rsidR="00A36E40" w:rsidRPr="00181AA4" w:rsidRDefault="00A36E40" w:rsidP="00337472">
            <w:pPr>
              <w:pStyle w:val="NormalWeb"/>
              <w:numPr>
                <w:ilvl w:val="0"/>
                <w:numId w:val="2"/>
              </w:numPr>
              <w:rPr>
                <w:color w:val="000000"/>
              </w:rPr>
            </w:pPr>
            <w:r w:rsidRPr="00433DEB">
              <w:rPr>
                <w:b/>
                <w:color w:val="000000"/>
                <w:u w:val="single"/>
              </w:rPr>
              <w:t>Abu Dhabi University</w:t>
            </w:r>
            <w:r>
              <w:rPr>
                <w:color w:val="000000"/>
              </w:rPr>
              <w:t xml:space="preserve">           </w:t>
            </w:r>
            <w:r w:rsidRPr="00181AA4">
              <w:rPr>
                <w:color w:val="000000"/>
              </w:rPr>
              <w:t xml:space="preserve"> Abu Dhabi, UAE </w:t>
            </w:r>
            <w:r>
              <w:rPr>
                <w:color w:val="000000"/>
              </w:rPr>
              <w:t xml:space="preserve">               </w:t>
            </w:r>
            <w:r w:rsidRPr="00181AA4">
              <w:rPr>
                <w:color w:val="000000"/>
              </w:rPr>
              <w:t>2011</w:t>
            </w:r>
          </w:p>
          <w:p w:rsidR="00A36E40" w:rsidRPr="00181AA4" w:rsidRDefault="00A36E40" w:rsidP="00337472">
            <w:pPr>
              <w:pStyle w:val="NormalWeb"/>
              <w:numPr>
                <w:ilvl w:val="0"/>
                <w:numId w:val="2"/>
              </w:numPr>
              <w:tabs>
                <w:tab w:val="clear" w:pos="780"/>
                <w:tab w:val="num" w:pos="1080"/>
              </w:tabs>
              <w:ind w:left="1080"/>
              <w:rPr>
                <w:color w:val="000000"/>
              </w:rPr>
            </w:pPr>
            <w:r w:rsidRPr="00181AA4">
              <w:rPr>
                <w:color w:val="000000"/>
              </w:rPr>
              <w:t xml:space="preserve">Bachelor of Education in </w:t>
            </w:r>
            <w:r w:rsidRPr="00433DEB">
              <w:rPr>
                <w:bCs/>
                <w:iCs/>
                <w:color w:val="000000"/>
              </w:rPr>
              <w:t>field teacher of mathematics and sciences.</w:t>
            </w:r>
          </w:p>
          <w:p w:rsidR="00A36E40" w:rsidRPr="00181AA4" w:rsidRDefault="00A36E40" w:rsidP="00337472">
            <w:pPr>
              <w:pStyle w:val="NormalWeb"/>
              <w:numPr>
                <w:ilvl w:val="0"/>
                <w:numId w:val="2"/>
              </w:numPr>
              <w:ind w:left="1080"/>
              <w:rPr>
                <w:b/>
                <w:bCs/>
                <w:color w:val="000000"/>
              </w:rPr>
            </w:pPr>
            <w:r w:rsidRPr="00181AA4">
              <w:rPr>
                <w:b/>
                <w:bCs/>
                <w:color w:val="000000"/>
              </w:rPr>
              <w:t>GPA: 3,01</w:t>
            </w:r>
          </w:p>
          <w:p w:rsidR="00A36E40" w:rsidRPr="00181AA4" w:rsidRDefault="00A36E40" w:rsidP="00337472">
            <w:pPr>
              <w:pStyle w:val="NormalWeb"/>
              <w:numPr>
                <w:ilvl w:val="0"/>
                <w:numId w:val="2"/>
              </w:numPr>
              <w:rPr>
                <w:color w:val="000000"/>
              </w:rPr>
            </w:pPr>
            <w:r w:rsidRPr="00433DEB">
              <w:rPr>
                <w:b/>
                <w:color w:val="000000"/>
                <w:u w:val="single"/>
              </w:rPr>
              <w:t>IELTS</w:t>
            </w:r>
            <w:r>
              <w:rPr>
                <w:color w:val="000000"/>
              </w:rPr>
              <w:t xml:space="preserve">  certificate band  (6,5)                                            2016</w:t>
            </w:r>
          </w:p>
          <w:p w:rsidR="00A36E40" w:rsidRPr="00EA7F03" w:rsidRDefault="00A36E40" w:rsidP="00337472">
            <w:pPr>
              <w:pStyle w:val="NormalWeb"/>
              <w:rPr>
                <w:color w:val="000000"/>
              </w:rPr>
            </w:pPr>
          </w:p>
          <w:p w:rsidR="00A36E40" w:rsidRPr="00CD25CE" w:rsidRDefault="00A36E40" w:rsidP="00433DEB">
            <w:pPr>
              <w:pStyle w:val="NormalWeb"/>
              <w:rPr>
                <w:b/>
                <w:bCs/>
                <w:color w:val="000000"/>
                <w:u w:val="single"/>
              </w:rPr>
            </w:pPr>
            <w:r w:rsidRPr="00CD25CE">
              <w:rPr>
                <w:b/>
                <w:bCs/>
                <w:color w:val="000000"/>
                <w:u w:val="single"/>
              </w:rPr>
              <w:t>Achievements:</w:t>
            </w:r>
          </w:p>
          <w:p w:rsidR="00A36E40" w:rsidRPr="00CD25CE" w:rsidRDefault="00A36E40" w:rsidP="00433DEB">
            <w:pPr>
              <w:pStyle w:val="NormalWeb"/>
              <w:numPr>
                <w:ilvl w:val="0"/>
                <w:numId w:val="2"/>
              </w:numPr>
              <w:rPr>
                <w:color w:val="000000"/>
              </w:rPr>
            </w:pPr>
            <w:r w:rsidRPr="00CD25CE">
              <w:rPr>
                <w:color w:val="000000"/>
              </w:rPr>
              <w:t>2010 ADU</w:t>
            </w:r>
          </w:p>
          <w:p w:rsidR="00A36E40" w:rsidRPr="005251CF" w:rsidRDefault="00A36E40" w:rsidP="00433DEB">
            <w:pPr>
              <w:pStyle w:val="NormalWeb"/>
              <w:ind w:left="420"/>
              <w:rPr>
                <w:rFonts w:hint="cs"/>
                <w:color w:val="000000"/>
                <w:rtl/>
                <w:lang w:bidi="ar-AE"/>
              </w:rPr>
            </w:pPr>
            <w:r w:rsidRPr="00CD25CE">
              <w:t>Certificate of achievement- Special education (focus on gifted and talented students).</w:t>
            </w:r>
          </w:p>
          <w:p w:rsidR="00A36E40" w:rsidRPr="00CD25CE" w:rsidRDefault="00A36E40" w:rsidP="00433DEB">
            <w:pPr>
              <w:pStyle w:val="NormalWeb"/>
              <w:numPr>
                <w:ilvl w:val="0"/>
                <w:numId w:val="3"/>
              </w:numPr>
              <w:rPr>
                <w:color w:val="000000"/>
              </w:rPr>
            </w:pPr>
            <w:r w:rsidRPr="00CD25CE">
              <w:rPr>
                <w:color w:val="000000"/>
              </w:rPr>
              <w:t>2005 ELI</w:t>
            </w:r>
          </w:p>
          <w:p w:rsidR="00A36E40" w:rsidRPr="00CD25CE" w:rsidRDefault="00A36E40" w:rsidP="00433DEB">
            <w:pPr>
              <w:pStyle w:val="NormalWeb"/>
              <w:ind w:left="420"/>
              <w:rPr>
                <w:color w:val="000000"/>
              </w:rPr>
            </w:pPr>
            <w:r w:rsidRPr="00CD25CE">
              <w:rPr>
                <w:color w:val="000000"/>
              </w:rPr>
              <w:t>Certificate of achievement- intensive English language course.</w:t>
            </w:r>
          </w:p>
          <w:p w:rsidR="00A36E40" w:rsidRDefault="00A36E40" w:rsidP="00433DEB">
            <w:pPr>
              <w:tabs>
                <w:tab w:val="left" w:pos="7286"/>
              </w:tabs>
              <w:rPr>
                <w:rtl/>
                <w:lang w:bidi="ar-AE"/>
              </w:rPr>
            </w:pPr>
          </w:p>
          <w:p w:rsidR="00A36E40" w:rsidRPr="007C12D8" w:rsidRDefault="00A36E40" w:rsidP="00433DEB">
            <w:pPr>
              <w:rPr>
                <w:rtl/>
                <w:lang w:bidi="ar-AE"/>
              </w:rPr>
            </w:pPr>
          </w:p>
          <w:p w:rsidR="00A36E40" w:rsidRDefault="00A36E40" w:rsidP="00433DEB">
            <w:pPr>
              <w:rPr>
                <w:rtl/>
                <w:lang w:bidi="ar-AE"/>
              </w:rPr>
            </w:pPr>
          </w:p>
          <w:p w:rsidR="00A36E40" w:rsidRPr="007C12D8" w:rsidRDefault="00A36E40" w:rsidP="00433DEB">
            <w:pPr>
              <w:pStyle w:val="NormalWeb"/>
              <w:rPr>
                <w:b/>
                <w:bCs/>
                <w:color w:val="000000"/>
                <w:u w:val="single"/>
              </w:rPr>
            </w:pPr>
            <w:r w:rsidRPr="007C12D8">
              <w:rPr>
                <w:b/>
                <w:bCs/>
                <w:color w:val="000000"/>
                <w:u w:val="single"/>
              </w:rPr>
              <w:t>Skills and Abilities:</w:t>
            </w:r>
          </w:p>
          <w:p w:rsidR="00A36E40" w:rsidRPr="00714719" w:rsidRDefault="00A36E40" w:rsidP="00433DEB">
            <w:pPr>
              <w:pStyle w:val="NormalWeb"/>
              <w:numPr>
                <w:ilvl w:val="0"/>
                <w:numId w:val="3"/>
              </w:numPr>
              <w:rPr>
                <w:b/>
                <w:bCs/>
                <w:color w:val="000000"/>
                <w:u w:val="single"/>
              </w:rPr>
            </w:pPr>
            <w:r w:rsidRPr="00714719">
              <w:rPr>
                <w:b/>
                <w:bCs/>
                <w:color w:val="000000"/>
                <w:u w:val="single"/>
              </w:rPr>
              <w:t>Computer Skills:</w:t>
            </w:r>
          </w:p>
          <w:p w:rsidR="00A36E40" w:rsidRDefault="00A36E40" w:rsidP="00433DEB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 w:rsidRPr="007C12D8">
              <w:rPr>
                <w:color w:val="000000"/>
              </w:rPr>
              <w:lastRenderedPageBreak/>
              <w:t>Microsoft office (word, power point, excel, access).</w:t>
            </w:r>
          </w:p>
          <w:p w:rsidR="00A36E40" w:rsidRDefault="00A36E40" w:rsidP="00433DEB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Operating system and file management </w:t>
            </w:r>
          </w:p>
          <w:p w:rsidR="00A36E40" w:rsidRDefault="00A36E40" w:rsidP="00433DEB">
            <w:pPr>
              <w:pStyle w:val="NormalWeb"/>
              <w:numPr>
                <w:ilvl w:val="2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Windows XP</w:t>
            </w:r>
          </w:p>
          <w:p w:rsidR="00A36E40" w:rsidRDefault="00A36E40" w:rsidP="00433DEB">
            <w:pPr>
              <w:pStyle w:val="NormalWeb"/>
              <w:numPr>
                <w:ilvl w:val="2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Windows 7</w:t>
            </w:r>
          </w:p>
          <w:p w:rsidR="00A36E40" w:rsidRDefault="00A36E40" w:rsidP="00433DEB">
            <w:pPr>
              <w:pStyle w:val="NormalWeb"/>
              <w:numPr>
                <w:ilvl w:val="2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Windows 8 and 8.1</w:t>
            </w:r>
          </w:p>
          <w:p w:rsidR="00A36E40" w:rsidRDefault="00A36E40" w:rsidP="00433DEB">
            <w:pPr>
              <w:pStyle w:val="NormalWeb"/>
              <w:numPr>
                <w:ilvl w:val="2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Windows 10</w:t>
            </w:r>
            <w:r w:rsidRPr="00433DEB">
              <w:rPr>
                <w:color w:val="000000"/>
              </w:rPr>
              <w:t xml:space="preserve"> </w:t>
            </w:r>
          </w:p>
          <w:p w:rsidR="00A36E40" w:rsidRDefault="00A36E40" w:rsidP="00433DEB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Google education (Google docs, Google sheet, Google Drive, Google form)</w:t>
            </w:r>
          </w:p>
          <w:p w:rsidR="00A36E40" w:rsidRDefault="00A36E40" w:rsidP="00433DEB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Business writing skills </w:t>
            </w:r>
          </w:p>
          <w:p w:rsidR="00A36E40" w:rsidRDefault="00A36E40" w:rsidP="00433DEB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>Email technical skills using outlook</w:t>
            </w:r>
          </w:p>
          <w:p w:rsidR="00A36E40" w:rsidRPr="00433DEB" w:rsidRDefault="00A36E40" w:rsidP="00433DEB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Search engine  </w:t>
            </w:r>
          </w:p>
          <w:p w:rsidR="00A36E40" w:rsidRPr="00A36E40" w:rsidRDefault="00A36E40" w:rsidP="00433DEB">
            <w:pPr>
              <w:pStyle w:val="NormalWeb"/>
              <w:numPr>
                <w:ilvl w:val="0"/>
                <w:numId w:val="3"/>
              </w:numPr>
              <w:rPr>
                <w:b/>
                <w:bCs/>
                <w:color w:val="000000"/>
                <w:u w:val="single"/>
              </w:rPr>
            </w:pPr>
            <w:r w:rsidRPr="00714719">
              <w:rPr>
                <w:b/>
                <w:bCs/>
                <w:color w:val="000000"/>
                <w:sz w:val="27"/>
                <w:szCs w:val="27"/>
                <w:u w:val="single"/>
              </w:rPr>
              <w:t>Language:</w:t>
            </w:r>
          </w:p>
          <w:p w:rsidR="00A36E40" w:rsidRDefault="00A36E40" w:rsidP="00A36E40">
            <w:pPr>
              <w:pStyle w:val="NormalWeb"/>
              <w:ind w:left="780"/>
              <w:rPr>
                <w:b/>
                <w:bCs/>
                <w:color w:val="000000"/>
                <w:u w:val="single"/>
              </w:rPr>
            </w:pPr>
          </w:p>
          <w:p w:rsidR="00A36E40" w:rsidRPr="007C12D8" w:rsidRDefault="00A36E40" w:rsidP="00A36E40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 w:rsidRPr="007C12D8">
              <w:rPr>
                <w:color w:val="000000"/>
              </w:rPr>
              <w:t>Arabic, native speaker- Excellent (read, write, speak, and listen).</w:t>
            </w:r>
          </w:p>
          <w:p w:rsidR="00A36E40" w:rsidRDefault="00A36E40" w:rsidP="00A36E40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 w:rsidRPr="007C12D8">
              <w:rPr>
                <w:color w:val="000000"/>
              </w:rPr>
              <w:t>English, second language- Fluent (read, write, speak, and listen).</w:t>
            </w:r>
          </w:p>
          <w:p w:rsidR="00A36E40" w:rsidRPr="00A36E40" w:rsidRDefault="00A36E40" w:rsidP="00A36E40">
            <w:pPr>
              <w:pStyle w:val="NormalWeb"/>
              <w:ind w:left="780"/>
              <w:rPr>
                <w:color w:val="000000"/>
              </w:rPr>
            </w:pPr>
          </w:p>
          <w:p w:rsidR="00A36E40" w:rsidRDefault="00A36E40" w:rsidP="00A36E40">
            <w:pPr>
              <w:pStyle w:val="NormalWeb"/>
              <w:numPr>
                <w:ilvl w:val="0"/>
                <w:numId w:val="3"/>
              </w:numPr>
              <w:rPr>
                <w:color w:val="000000"/>
              </w:rPr>
            </w:pPr>
            <w:r w:rsidRPr="004C12AD">
              <w:rPr>
                <w:b/>
                <w:bCs/>
                <w:color w:val="000000"/>
                <w:u w:val="single"/>
              </w:rPr>
              <w:t>Interpersonal skills</w:t>
            </w:r>
            <w:r w:rsidRPr="004C12AD">
              <w:rPr>
                <w:color w:val="000000"/>
              </w:rPr>
              <w:t>:</w:t>
            </w:r>
          </w:p>
          <w:p w:rsidR="00A36E40" w:rsidRPr="00A36E40" w:rsidRDefault="00A36E40" w:rsidP="00A36E40">
            <w:pPr>
              <w:pStyle w:val="NormalWeb"/>
              <w:ind w:left="780"/>
              <w:rPr>
                <w:color w:val="000000"/>
              </w:rPr>
            </w:pPr>
          </w:p>
          <w:p w:rsidR="00A36E40" w:rsidRPr="004C12AD" w:rsidRDefault="00A36E40" w:rsidP="00A36E40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 w:rsidRPr="004C12AD">
              <w:rPr>
                <w:color w:val="000000"/>
              </w:rPr>
              <w:t>Patient</w:t>
            </w:r>
          </w:p>
          <w:p w:rsidR="00A36E40" w:rsidRPr="004C12AD" w:rsidRDefault="00A36E40" w:rsidP="00A36E40">
            <w:pPr>
              <w:pStyle w:val="NormalWeb"/>
              <w:numPr>
                <w:ilvl w:val="1"/>
                <w:numId w:val="3"/>
              </w:numPr>
              <w:tabs>
                <w:tab w:val="right" w:pos="8306"/>
              </w:tabs>
              <w:rPr>
                <w:color w:val="000000"/>
              </w:rPr>
            </w:pPr>
            <w:r w:rsidRPr="004C12AD">
              <w:rPr>
                <w:color w:val="000000"/>
              </w:rPr>
              <w:t>Innovative/ Creative.</w:t>
            </w:r>
            <w:r>
              <w:rPr>
                <w:color w:val="000000"/>
              </w:rPr>
              <w:tab/>
            </w:r>
          </w:p>
          <w:p w:rsidR="00A36E40" w:rsidRPr="004C12AD" w:rsidRDefault="00A36E40" w:rsidP="00A36E40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 w:rsidRPr="004C12AD">
              <w:rPr>
                <w:color w:val="000000"/>
              </w:rPr>
              <w:t>Flexible.</w:t>
            </w:r>
          </w:p>
          <w:p w:rsidR="00A36E40" w:rsidRPr="004C12AD" w:rsidRDefault="00A36E40" w:rsidP="00A36E40">
            <w:pPr>
              <w:pStyle w:val="NormalWeb"/>
              <w:numPr>
                <w:ilvl w:val="1"/>
                <w:numId w:val="3"/>
              </w:numPr>
              <w:rPr>
                <w:color w:val="000000"/>
              </w:rPr>
            </w:pPr>
            <w:r w:rsidRPr="004C12AD">
              <w:rPr>
                <w:color w:val="000000"/>
              </w:rPr>
              <w:t>Energetic.</w:t>
            </w:r>
          </w:p>
          <w:p w:rsidR="00A36E40" w:rsidRPr="004C12AD" w:rsidRDefault="00A36E40" w:rsidP="00433DEB">
            <w:pPr>
              <w:pStyle w:val="NormalWeb"/>
              <w:rPr>
                <w:b/>
                <w:bCs/>
                <w:color w:val="000000"/>
                <w:u w:val="single"/>
              </w:rPr>
            </w:pPr>
            <w:r w:rsidRPr="004C12AD">
              <w:rPr>
                <w:b/>
                <w:bCs/>
                <w:color w:val="000000"/>
                <w:u w:val="single"/>
              </w:rPr>
              <w:t>Personal information:</w:t>
            </w:r>
          </w:p>
          <w:p w:rsidR="00A36E40" w:rsidRPr="004C12AD" w:rsidRDefault="00A36E40" w:rsidP="00433DEB">
            <w:pPr>
              <w:pStyle w:val="NormalWeb"/>
              <w:numPr>
                <w:ilvl w:val="0"/>
                <w:numId w:val="3"/>
              </w:numPr>
              <w:rPr>
                <w:color w:val="000000"/>
              </w:rPr>
            </w:pPr>
            <w:r w:rsidRPr="004C12AD">
              <w:rPr>
                <w:color w:val="000000"/>
              </w:rPr>
              <w:t>Date of birth: 27/4/1987.</w:t>
            </w:r>
          </w:p>
          <w:p w:rsidR="00A36E40" w:rsidRPr="004C12AD" w:rsidRDefault="00A36E40" w:rsidP="00433DEB">
            <w:pPr>
              <w:pStyle w:val="NormalWeb"/>
              <w:numPr>
                <w:ilvl w:val="0"/>
                <w:numId w:val="3"/>
              </w:numPr>
              <w:rPr>
                <w:color w:val="000000"/>
              </w:rPr>
            </w:pPr>
            <w:r w:rsidRPr="004C12AD">
              <w:rPr>
                <w:color w:val="000000"/>
              </w:rPr>
              <w:t>Nationality: Palestinian.</w:t>
            </w:r>
          </w:p>
          <w:p w:rsidR="00A36E40" w:rsidRPr="004C12AD" w:rsidRDefault="00A36E40" w:rsidP="00433DEB">
            <w:pPr>
              <w:pStyle w:val="NormalWeb"/>
              <w:numPr>
                <w:ilvl w:val="0"/>
                <w:numId w:val="3"/>
              </w:numPr>
              <w:rPr>
                <w:color w:val="000000"/>
              </w:rPr>
            </w:pPr>
            <w:r w:rsidRPr="004C12AD">
              <w:rPr>
                <w:color w:val="000000"/>
              </w:rPr>
              <w:t xml:space="preserve">Marital status : </w:t>
            </w:r>
            <w:r>
              <w:rPr>
                <w:color w:val="000000"/>
              </w:rPr>
              <w:t>Married</w:t>
            </w:r>
          </w:p>
          <w:p w:rsidR="00A36E40" w:rsidRPr="004C12AD" w:rsidRDefault="00A36E40" w:rsidP="00433DEB">
            <w:pPr>
              <w:pStyle w:val="NormalWeb"/>
              <w:numPr>
                <w:ilvl w:val="0"/>
                <w:numId w:val="3"/>
              </w:numPr>
              <w:rPr>
                <w:color w:val="000000"/>
              </w:rPr>
            </w:pPr>
            <w:r w:rsidRPr="004C12AD">
              <w:rPr>
                <w:color w:val="000000"/>
              </w:rPr>
              <w:t xml:space="preserve">Visa Status: :On </w:t>
            </w:r>
            <w:r>
              <w:rPr>
                <w:color w:val="000000"/>
              </w:rPr>
              <w:t>husband</w:t>
            </w:r>
            <w:r w:rsidRPr="004C12AD">
              <w:rPr>
                <w:color w:val="000000"/>
              </w:rPr>
              <w:t>’s sponsorship</w:t>
            </w:r>
          </w:p>
          <w:p w:rsidR="00A36E40" w:rsidRPr="004C12AD" w:rsidRDefault="00A36E40" w:rsidP="00433DEB">
            <w:pPr>
              <w:tabs>
                <w:tab w:val="left" w:pos="6131"/>
              </w:tabs>
              <w:rPr>
                <w:rFonts w:hint="cs"/>
                <w:rtl/>
                <w:lang w:bidi="ar-AE"/>
              </w:rPr>
            </w:pPr>
          </w:p>
          <w:p w:rsidR="00A36E40" w:rsidRDefault="00A36E40" w:rsidP="00846D4F"/>
        </w:tc>
      </w:tr>
      <w:tr w:rsidR="00A36E40" w:rsidTr="00060152">
        <w:trPr>
          <w:trHeight w:val="9504"/>
        </w:trPr>
        <w:tc>
          <w:tcPr>
            <w:tcW w:w="3600" w:type="dxa"/>
            <w:vAlign w:val="bottom"/>
          </w:tcPr>
          <w:p w:rsidR="00A36E40" w:rsidRPr="00846D4F" w:rsidRDefault="00A36E40" w:rsidP="00337472">
            <w:pPr>
              <w:pStyle w:val="ContactDetails"/>
              <w:rPr>
                <w:rStyle w:val="Hyperlink"/>
              </w:rPr>
            </w:pPr>
          </w:p>
        </w:tc>
        <w:tc>
          <w:tcPr>
            <w:tcW w:w="450" w:type="dxa"/>
          </w:tcPr>
          <w:p w:rsidR="00A36E40" w:rsidRDefault="00A36E40" w:rsidP="000C45FF">
            <w:pPr>
              <w:tabs>
                <w:tab w:val="left" w:pos="990"/>
              </w:tabs>
            </w:pPr>
          </w:p>
        </w:tc>
        <w:tc>
          <w:tcPr>
            <w:tcW w:w="6740" w:type="dxa"/>
            <w:vMerge/>
          </w:tcPr>
          <w:p w:rsidR="00A36E40" w:rsidRPr="004D3011" w:rsidRDefault="00A36E40" w:rsidP="004D3011">
            <w:pPr>
              <w:rPr>
                <w:color w:val="FFFFFF" w:themeColor="background1"/>
              </w:rPr>
            </w:pPr>
          </w:p>
        </w:tc>
      </w:tr>
    </w:tbl>
    <w:p w:rsidR="0043117B" w:rsidRPr="00846D4F" w:rsidRDefault="00A80697" w:rsidP="00846D4F">
      <w:pPr>
        <w:tabs>
          <w:tab w:val="left" w:pos="990"/>
        </w:tabs>
        <w:spacing w:after="0"/>
        <w:rPr>
          <w:sz w:val="8"/>
        </w:rPr>
      </w:pPr>
    </w:p>
    <w:sectPr w:rsidR="0043117B" w:rsidRPr="00846D4F" w:rsidSect="00A36E40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697" w:rsidRDefault="00A80697" w:rsidP="000C45FF">
      <w:r>
        <w:separator/>
      </w:r>
    </w:p>
  </w:endnote>
  <w:endnote w:type="continuationSeparator" w:id="0">
    <w:p w:rsidR="00A80697" w:rsidRDefault="00A80697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メイリオ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98038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6E40" w:rsidRDefault="00A36E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6E40" w:rsidRDefault="00A36E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697" w:rsidRDefault="00A80697" w:rsidP="000C45FF">
      <w:r>
        <w:separator/>
      </w:r>
    </w:p>
  </w:footnote>
  <w:footnote w:type="continuationSeparator" w:id="0">
    <w:p w:rsidR="00A80697" w:rsidRDefault="00A80697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5FF" w:rsidRDefault="000C45FF">
    <w:pPr>
      <w:pStyle w:val="Header"/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 wp14:anchorId="39402EC1" wp14:editId="16F30725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260336" cy="9628632"/>
          <wp:effectExtent l="0" t="0" r="0" b="0"/>
          <wp:wrapNone/>
          <wp:docPr id="3" name="Graphic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336" cy="96286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B0AD9"/>
    <w:multiLevelType w:val="hybridMultilevel"/>
    <w:tmpl w:val="399C7A1E"/>
    <w:lvl w:ilvl="0" w:tplc="56E2A69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7647B"/>
    <w:multiLevelType w:val="hybridMultilevel"/>
    <w:tmpl w:val="A4D85BAA"/>
    <w:lvl w:ilvl="0" w:tplc="56E2A69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1AE748F"/>
    <w:multiLevelType w:val="hybridMultilevel"/>
    <w:tmpl w:val="DBA04926"/>
    <w:lvl w:ilvl="0" w:tplc="90A47612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72"/>
    <w:rsid w:val="00036450"/>
    <w:rsid w:val="00061C84"/>
    <w:rsid w:val="000629D5"/>
    <w:rsid w:val="00076632"/>
    <w:rsid w:val="000C45FF"/>
    <w:rsid w:val="000E3FD1"/>
    <w:rsid w:val="000F46E6"/>
    <w:rsid w:val="00180329"/>
    <w:rsid w:val="0019001F"/>
    <w:rsid w:val="001A74A5"/>
    <w:rsid w:val="001B2ABD"/>
    <w:rsid w:val="001D2335"/>
    <w:rsid w:val="001E1759"/>
    <w:rsid w:val="001F1ECC"/>
    <w:rsid w:val="002400EB"/>
    <w:rsid w:val="00244620"/>
    <w:rsid w:val="00256CF7"/>
    <w:rsid w:val="0030481B"/>
    <w:rsid w:val="00337472"/>
    <w:rsid w:val="004071FC"/>
    <w:rsid w:val="00433DEB"/>
    <w:rsid w:val="00445947"/>
    <w:rsid w:val="004813B3"/>
    <w:rsid w:val="00496591"/>
    <w:rsid w:val="004C63E4"/>
    <w:rsid w:val="004D3011"/>
    <w:rsid w:val="005645EE"/>
    <w:rsid w:val="005D6289"/>
    <w:rsid w:val="005E39D5"/>
    <w:rsid w:val="00612544"/>
    <w:rsid w:val="0062123A"/>
    <w:rsid w:val="00646E75"/>
    <w:rsid w:val="00657372"/>
    <w:rsid w:val="006610D6"/>
    <w:rsid w:val="006771D0"/>
    <w:rsid w:val="00715FCB"/>
    <w:rsid w:val="00743101"/>
    <w:rsid w:val="007867A0"/>
    <w:rsid w:val="007927F5"/>
    <w:rsid w:val="00802CA0"/>
    <w:rsid w:val="00846D4F"/>
    <w:rsid w:val="008C1736"/>
    <w:rsid w:val="00922D5C"/>
    <w:rsid w:val="009E7C63"/>
    <w:rsid w:val="00A10A67"/>
    <w:rsid w:val="00A2118D"/>
    <w:rsid w:val="00A36E40"/>
    <w:rsid w:val="00A80697"/>
    <w:rsid w:val="00AD76E2"/>
    <w:rsid w:val="00B20152"/>
    <w:rsid w:val="00B70850"/>
    <w:rsid w:val="00C066B6"/>
    <w:rsid w:val="00C37BA1"/>
    <w:rsid w:val="00C4674C"/>
    <w:rsid w:val="00C506CF"/>
    <w:rsid w:val="00C72BED"/>
    <w:rsid w:val="00C9578B"/>
    <w:rsid w:val="00CA562E"/>
    <w:rsid w:val="00CB2D30"/>
    <w:rsid w:val="00D2522B"/>
    <w:rsid w:val="00D82F2F"/>
    <w:rsid w:val="00DA694B"/>
    <w:rsid w:val="00DD172A"/>
    <w:rsid w:val="00E25A26"/>
    <w:rsid w:val="00E55D74"/>
    <w:rsid w:val="00E866EC"/>
    <w:rsid w:val="00E93B74"/>
    <w:rsid w:val="00EB3A62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E9510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5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D4F"/>
    <w:pPr>
      <w:spacing w:after="20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4D3011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1B2ABD"/>
    <w:rPr>
      <w:caps/>
      <w:color w:val="000000" w:themeColor="text1"/>
      <w:sz w:val="96"/>
      <w:szCs w:val="76"/>
    </w:rPr>
  </w:style>
  <w:style w:type="character" w:styleId="Emphasis">
    <w:name w:val="Emphasis"/>
    <w:basedOn w:val="DefaultParagraphFont"/>
    <w:uiPriority w:val="11"/>
    <w:semiHidden/>
    <w:qFormat/>
    <w:rsid w:val="00E25A2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036450"/>
  </w:style>
  <w:style w:type="character" w:customStyle="1" w:styleId="DateChar">
    <w:name w:val="Date Char"/>
    <w:basedOn w:val="DefaultParagraphFont"/>
    <w:link w:val="Date"/>
    <w:uiPriority w:val="99"/>
    <w:rsid w:val="00036450"/>
    <w:rPr>
      <w:sz w:val="18"/>
      <w:szCs w:val="22"/>
    </w:rPr>
  </w:style>
  <w:style w:type="character" w:styleId="Hyperlink">
    <w:name w:val="Hyperlink"/>
    <w:basedOn w:val="DefaultParagraphFont"/>
    <w:uiPriority w:val="99"/>
    <w:rsid w:val="00E93B74"/>
    <w:rPr>
      <w:color w:val="B85A22" w:themeColor="accent2" w:themeShade="B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4813B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45FF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0C45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5FF"/>
    <w:rPr>
      <w:sz w:val="22"/>
      <w:szCs w:val="22"/>
    </w:rPr>
  </w:style>
  <w:style w:type="table" w:styleId="TableGrid">
    <w:name w:val="Table Grid"/>
    <w:basedOn w:val="TableNormal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B2ABD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29D5"/>
    <w:pPr>
      <w:spacing w:after="480"/>
    </w:pPr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SubtitleChar">
    <w:name w:val="Subtitle Char"/>
    <w:basedOn w:val="DefaultParagraphFont"/>
    <w:link w:val="Subtitle"/>
    <w:uiPriority w:val="11"/>
    <w:rsid w:val="000629D5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29D5"/>
    <w:rPr>
      <w:rFonts w:asciiTheme="majorHAnsi" w:eastAsiaTheme="majorEastAsia" w:hAnsiTheme="majorHAnsi" w:cstheme="majorBidi"/>
      <w:b/>
      <w:caps/>
      <w:sz w:val="22"/>
    </w:rPr>
  </w:style>
  <w:style w:type="paragraph" w:styleId="ListBullet">
    <w:name w:val="List Bullet"/>
    <w:basedOn w:val="Normal"/>
    <w:uiPriority w:val="5"/>
    <w:rsid w:val="000629D5"/>
    <w:pPr>
      <w:numPr>
        <w:numId w:val="1"/>
      </w:numPr>
      <w:spacing w:after="120" w:line="276" w:lineRule="auto"/>
      <w:ind w:left="720"/>
    </w:pPr>
    <w:rPr>
      <w:rFonts w:eastAsia="Times New Roman" w:cs="Times New Roman"/>
      <w:szCs w:val="20"/>
      <w:lang w:eastAsia="en-US"/>
    </w:rPr>
  </w:style>
  <w:style w:type="character" w:customStyle="1" w:styleId="Greytext">
    <w:name w:val="Grey text"/>
    <w:basedOn w:val="DefaultParagraphFont"/>
    <w:uiPriority w:val="4"/>
    <w:semiHidden/>
    <w:qFormat/>
    <w:rsid w:val="000629D5"/>
    <w:rPr>
      <w:color w:val="808080" w:themeColor="background1" w:themeShade="80"/>
    </w:rPr>
  </w:style>
  <w:style w:type="paragraph" w:customStyle="1" w:styleId="Address">
    <w:name w:val="Address"/>
    <w:basedOn w:val="Normal"/>
    <w:qFormat/>
    <w:rsid w:val="000629D5"/>
    <w:pPr>
      <w:spacing w:after="360"/>
      <w:contextualSpacing/>
    </w:pPr>
  </w:style>
  <w:style w:type="paragraph" w:customStyle="1" w:styleId="ContactDetails">
    <w:name w:val="Contact Details"/>
    <w:basedOn w:val="Normal"/>
    <w:qFormat/>
    <w:rsid w:val="000629D5"/>
    <w:pPr>
      <w:contextualSpacing/>
    </w:pPr>
  </w:style>
  <w:style w:type="paragraph" w:styleId="NoSpacing">
    <w:name w:val="No Spacing"/>
    <w:uiPriority w:val="1"/>
    <w:qFormat/>
    <w:rsid w:val="000629D5"/>
    <w:rPr>
      <w:sz w:val="22"/>
      <w:szCs w:val="22"/>
    </w:rPr>
  </w:style>
  <w:style w:type="paragraph" w:styleId="NormalWeb">
    <w:name w:val="Normal (Web)"/>
    <w:basedOn w:val="Normal"/>
    <w:rsid w:val="003374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semiHidden/>
    <w:qFormat/>
    <w:rsid w:val="00337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.yahya\AppData\Roaming\Microsoft\Templates\Blue%20grey%20cover%20lett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5AF2E7511DB4D858DB4515D8413B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20BDA-F792-4AB1-A2F2-8420F1134342}"/>
      </w:docPartPr>
      <w:docPartBody>
        <w:p w:rsidR="00000000" w:rsidRDefault="00E707FE" w:rsidP="00E707FE">
          <w:pPr>
            <w:pStyle w:val="55AF2E7511DB4D858DB4515D8413BC0D"/>
          </w:pPr>
          <w:r w:rsidRPr="00846D4F">
            <w:rPr>
              <w:rStyle w:val="Heading2Char"/>
            </w:rPr>
            <w:t>CONTACT</w:t>
          </w:r>
        </w:p>
      </w:docPartBody>
    </w:docPart>
    <w:docPart>
      <w:docPartPr>
        <w:name w:val="9633857683BB4A19BAF7CE1A03BBE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2C1F0-8C9E-46EC-8B95-165AC2BEB3CD}"/>
      </w:docPartPr>
      <w:docPartBody>
        <w:p w:rsidR="00000000" w:rsidRDefault="00E707FE" w:rsidP="00E707FE">
          <w:pPr>
            <w:pStyle w:val="9633857683BB4A19BAF7CE1A03BBEA48"/>
          </w:pPr>
          <w:r w:rsidRPr="004D3011">
            <w:t>PHONE: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メイリオ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AE748F"/>
    <w:multiLevelType w:val="hybridMultilevel"/>
    <w:tmpl w:val="DBA04926"/>
    <w:lvl w:ilvl="0" w:tplc="90A47612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7FE"/>
    <w:rsid w:val="0064300E"/>
    <w:rsid w:val="00E7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5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E707FE"/>
    <w:pPr>
      <w:keepNext/>
      <w:keepLines/>
      <w:pBdr>
        <w:bottom w:val="single" w:sz="8" w:space="1" w:color="5B9BD5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4B85A74145C4955950A743790A3C7BE">
    <w:name w:val="F4B85A74145C4955950A743790A3C7BE"/>
  </w:style>
  <w:style w:type="paragraph" w:customStyle="1" w:styleId="E925FB70735E460182587143611821C8">
    <w:name w:val="E925FB70735E460182587143611821C8"/>
  </w:style>
  <w:style w:type="paragraph" w:customStyle="1" w:styleId="D9F09F05FCC44C5E9C59D9E22F3F19C8">
    <w:name w:val="D9F09F05FCC44C5E9C59D9E22F3F19C8"/>
  </w:style>
  <w:style w:type="paragraph" w:customStyle="1" w:styleId="D2435403CA384D88B5CB8E7DDFE3CEE6">
    <w:name w:val="D2435403CA384D88B5CB8E7DDFE3CEE6"/>
  </w:style>
  <w:style w:type="paragraph" w:customStyle="1" w:styleId="3556827D28D846CDB9DBD677AB22CAFC">
    <w:name w:val="3556827D28D846CDB9DBD677AB22CAFC"/>
  </w:style>
  <w:style w:type="paragraph" w:customStyle="1" w:styleId="04CC043EB027473EB724A78A3DBC4327">
    <w:name w:val="04CC043EB027473EB724A78A3DBC4327"/>
  </w:style>
  <w:style w:type="paragraph" w:customStyle="1" w:styleId="02A80F8206364AFB9174D29B6DEC6128">
    <w:name w:val="02A80F8206364AFB9174D29B6DEC6128"/>
  </w:style>
  <w:style w:type="paragraph" w:customStyle="1" w:styleId="680EB1FDEF424B9584159C066AB8E7C0">
    <w:name w:val="680EB1FDEF424B9584159C066AB8E7C0"/>
  </w:style>
  <w:style w:type="paragraph" w:styleId="ListBullet">
    <w:name w:val="List Bullet"/>
    <w:basedOn w:val="Normal"/>
    <w:uiPriority w:val="5"/>
    <w:pPr>
      <w:numPr>
        <w:numId w:val="1"/>
      </w:numPr>
      <w:spacing w:after="120" w:line="276" w:lineRule="auto"/>
      <w:ind w:left="720"/>
    </w:pPr>
    <w:rPr>
      <w:rFonts w:eastAsia="Times New Roman" w:cs="Times New Roman"/>
      <w:szCs w:val="20"/>
    </w:rPr>
  </w:style>
  <w:style w:type="paragraph" w:customStyle="1" w:styleId="18B06E99FEB343DEBF53C60800E62016">
    <w:name w:val="18B06E99FEB343DEBF53C60800E62016"/>
  </w:style>
  <w:style w:type="character" w:customStyle="1" w:styleId="Greytext">
    <w:name w:val="Grey text"/>
    <w:basedOn w:val="DefaultParagraphFont"/>
    <w:uiPriority w:val="4"/>
    <w:qFormat/>
    <w:rPr>
      <w:color w:val="808080" w:themeColor="background1" w:themeShade="80"/>
    </w:rPr>
  </w:style>
  <w:style w:type="paragraph" w:customStyle="1" w:styleId="1B83E7AB96D240A19A57F89D4F6E2988">
    <w:name w:val="1B83E7AB96D240A19A57F89D4F6E2988"/>
  </w:style>
  <w:style w:type="paragraph" w:customStyle="1" w:styleId="575366E5A0E14FAE86EED061B24AAE5D">
    <w:name w:val="575366E5A0E14FAE86EED061B24AAE5D"/>
  </w:style>
  <w:style w:type="paragraph" w:customStyle="1" w:styleId="2A39805EB4174681A0B2497D360345AF">
    <w:name w:val="2A39805EB4174681A0B2497D360345AF"/>
  </w:style>
  <w:style w:type="paragraph" w:customStyle="1" w:styleId="0CCED6AE3D9E4007AFE7E7704F17C274">
    <w:name w:val="0CCED6AE3D9E4007AFE7E7704F17C274"/>
  </w:style>
  <w:style w:type="paragraph" w:customStyle="1" w:styleId="3C6C59453D6F42378A0FE8C64A2C7AAF">
    <w:name w:val="3C6C59453D6F42378A0FE8C64A2C7AAF"/>
  </w:style>
  <w:style w:type="character" w:customStyle="1" w:styleId="Heading2Char">
    <w:name w:val="Heading 2 Char"/>
    <w:basedOn w:val="DefaultParagraphFont"/>
    <w:link w:val="Heading2"/>
    <w:uiPriority w:val="9"/>
    <w:rsid w:val="00E707FE"/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8B0EB8764EE641DCB5EF097B5CB2C179">
    <w:name w:val="8B0EB8764EE641DCB5EF097B5CB2C179"/>
  </w:style>
  <w:style w:type="paragraph" w:customStyle="1" w:styleId="C441602B5A6040F9BAB80939C8597857">
    <w:name w:val="C441602B5A6040F9BAB80939C8597857"/>
  </w:style>
  <w:style w:type="paragraph" w:customStyle="1" w:styleId="CDE088F9177E4A0ABD75E08BE73D31A2">
    <w:name w:val="CDE088F9177E4A0ABD75E08BE73D31A2"/>
  </w:style>
  <w:style w:type="paragraph" w:customStyle="1" w:styleId="6F91A09111F342BEB576222048DFF7D9">
    <w:name w:val="6F91A09111F342BEB576222048DFF7D9"/>
  </w:style>
  <w:style w:type="paragraph" w:customStyle="1" w:styleId="CCEA8AFD971E44178463C9F332EE1608">
    <w:name w:val="CCEA8AFD971E44178463C9F332EE1608"/>
  </w:style>
  <w:style w:type="paragraph" w:customStyle="1" w:styleId="1F5FE124A0C5481FBBFA4DC9DDFCAB74">
    <w:name w:val="1F5FE124A0C5481FBBFA4DC9DDFCAB74"/>
  </w:style>
  <w:style w:type="character" w:styleId="Hyperlink">
    <w:name w:val="Hyperlink"/>
    <w:basedOn w:val="DefaultParagraphFont"/>
    <w:uiPriority w:val="99"/>
    <w:rsid w:val="00E707FE"/>
    <w:rPr>
      <w:color w:val="C45911" w:themeColor="accent2" w:themeShade="BF"/>
      <w:u w:val="single"/>
    </w:rPr>
  </w:style>
  <w:style w:type="paragraph" w:customStyle="1" w:styleId="73AE1DD6772849DCB292A34948B4D60B">
    <w:name w:val="73AE1DD6772849DCB292A34948B4D60B"/>
  </w:style>
  <w:style w:type="paragraph" w:customStyle="1" w:styleId="BFD12B8A49CC4B7CAB0E8ED0AA3D8F85">
    <w:name w:val="BFD12B8A49CC4B7CAB0E8ED0AA3D8F85"/>
    <w:rsid w:val="00E707FE"/>
  </w:style>
  <w:style w:type="paragraph" w:customStyle="1" w:styleId="A8B115A9906F40BE985C58F12A645912">
    <w:name w:val="A8B115A9906F40BE985C58F12A645912"/>
    <w:rsid w:val="00E707FE"/>
  </w:style>
  <w:style w:type="paragraph" w:customStyle="1" w:styleId="D2F121FDB23C4A8B926945F196E04903">
    <w:name w:val="D2F121FDB23C4A8B926945F196E04903"/>
    <w:rsid w:val="00E707FE"/>
  </w:style>
  <w:style w:type="paragraph" w:customStyle="1" w:styleId="DDEAD42AFFA84E5ABEF111CB77C63D5A">
    <w:name w:val="DDEAD42AFFA84E5ABEF111CB77C63D5A"/>
    <w:rsid w:val="00E707FE"/>
  </w:style>
  <w:style w:type="paragraph" w:customStyle="1" w:styleId="0055D6ADEC91464A87DCC7AD3FF36415">
    <w:name w:val="0055D6ADEC91464A87DCC7AD3FF36415"/>
    <w:rsid w:val="00E707FE"/>
  </w:style>
  <w:style w:type="paragraph" w:customStyle="1" w:styleId="7B5B5F84ECC94955AC9FF73EA6D28D85">
    <w:name w:val="7B5B5F84ECC94955AC9FF73EA6D28D85"/>
    <w:rsid w:val="00E707FE"/>
  </w:style>
  <w:style w:type="paragraph" w:customStyle="1" w:styleId="156EFF930E56423C82009C3A1C7A1ADD">
    <w:name w:val="156EFF930E56423C82009C3A1C7A1ADD"/>
    <w:rsid w:val="00E707FE"/>
  </w:style>
  <w:style w:type="paragraph" w:customStyle="1" w:styleId="A63BC4F99EA54663B0444CC6CA8A5145">
    <w:name w:val="A63BC4F99EA54663B0444CC6CA8A5145"/>
    <w:rsid w:val="00E707FE"/>
  </w:style>
  <w:style w:type="paragraph" w:customStyle="1" w:styleId="76285E5E5A5F4F33B3189B9E4E0C8A76">
    <w:name w:val="76285E5E5A5F4F33B3189B9E4E0C8A76"/>
    <w:rsid w:val="00E707FE"/>
  </w:style>
  <w:style w:type="paragraph" w:customStyle="1" w:styleId="77D21C1490B24E81BBB96A2891AE703A">
    <w:name w:val="77D21C1490B24E81BBB96A2891AE703A"/>
    <w:rsid w:val="00E707FE"/>
  </w:style>
  <w:style w:type="paragraph" w:customStyle="1" w:styleId="DE548956E247460C8D4D8B335F4D08AB">
    <w:name w:val="DE548956E247460C8D4D8B335F4D08AB"/>
    <w:rsid w:val="00E707FE"/>
  </w:style>
  <w:style w:type="paragraph" w:customStyle="1" w:styleId="9721CE6BB91D4C299F30ECBF022C5A71">
    <w:name w:val="9721CE6BB91D4C299F30ECBF022C5A71"/>
    <w:rsid w:val="00E707FE"/>
  </w:style>
  <w:style w:type="paragraph" w:customStyle="1" w:styleId="A676DA7213B148E093C43E2A55678AF8">
    <w:name w:val="A676DA7213B148E093C43E2A55678AF8"/>
    <w:rsid w:val="00E707FE"/>
  </w:style>
  <w:style w:type="paragraph" w:customStyle="1" w:styleId="779976E4F246433BA9A8CE47A98B84ED">
    <w:name w:val="779976E4F246433BA9A8CE47A98B84ED"/>
    <w:rsid w:val="00E707FE"/>
  </w:style>
  <w:style w:type="paragraph" w:customStyle="1" w:styleId="94567B32C67B45A69816C4CA4EA50FC9">
    <w:name w:val="94567B32C67B45A69816C4CA4EA50FC9"/>
    <w:rsid w:val="00E707FE"/>
  </w:style>
  <w:style w:type="paragraph" w:customStyle="1" w:styleId="7B3D0B1D6BF84720830971049075C32B">
    <w:name w:val="7B3D0B1D6BF84720830971049075C32B"/>
    <w:rsid w:val="00E707FE"/>
  </w:style>
  <w:style w:type="paragraph" w:customStyle="1" w:styleId="AF5B759CEB574CB48CA2A6CF44526060">
    <w:name w:val="AF5B759CEB574CB48CA2A6CF44526060"/>
    <w:rsid w:val="00E707FE"/>
  </w:style>
  <w:style w:type="paragraph" w:customStyle="1" w:styleId="39336AC8F9CA4985A2E287E9A39A9D08">
    <w:name w:val="39336AC8F9CA4985A2E287E9A39A9D08"/>
    <w:rsid w:val="00E707FE"/>
  </w:style>
  <w:style w:type="paragraph" w:customStyle="1" w:styleId="1F411AC7FCE44B2A8C56F820459D2EAB">
    <w:name w:val="1F411AC7FCE44B2A8C56F820459D2EAB"/>
    <w:rsid w:val="00E707FE"/>
  </w:style>
  <w:style w:type="paragraph" w:customStyle="1" w:styleId="D809DF405B674C5E80B78F9AD70952F5">
    <w:name w:val="D809DF405B674C5E80B78F9AD70952F5"/>
    <w:rsid w:val="00E707FE"/>
  </w:style>
  <w:style w:type="paragraph" w:customStyle="1" w:styleId="D7069FEABFEB44FBB26FD0CB5AFF9B67">
    <w:name w:val="D7069FEABFEB44FBB26FD0CB5AFF9B67"/>
    <w:rsid w:val="00E707FE"/>
  </w:style>
  <w:style w:type="paragraph" w:customStyle="1" w:styleId="55AF2E7511DB4D858DB4515D8413BC0D">
    <w:name w:val="55AF2E7511DB4D858DB4515D8413BC0D"/>
    <w:rsid w:val="00E707FE"/>
  </w:style>
  <w:style w:type="paragraph" w:customStyle="1" w:styleId="9633857683BB4A19BAF7CE1A03BBEA48">
    <w:name w:val="9633857683BB4A19BAF7CE1A03BBEA48"/>
    <w:rsid w:val="00E707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3630FBCC-A926-441F-A1DD-7C612FD881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574C20-78E4-43FF-BE9E-4FC9F2314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B03C41-7C44-40A7-B0F9-10640F9D80B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Blue grey cover letter.dotx</Template>
  <TotalTime>0</TotalTime>
  <Pages>4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2019-07-10T15:58:00Z</dcterms:created>
  <dcterms:modified xsi:type="dcterms:W3CDTF">2019-07-10T16:38:00Z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